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15576">
        <w:rPr>
          <w:rFonts w:ascii="Arial" w:hAnsi="Arial" w:cs="Arial"/>
          <w:b/>
          <w:caps/>
          <w:sz w:val="28"/>
          <w:szCs w:val="28"/>
        </w:rPr>
        <w:t>1116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15576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576">
              <w:rPr>
                <w:rFonts w:ascii="Arial" w:hAnsi="Arial" w:cs="Arial"/>
                <w:sz w:val="20"/>
                <w:szCs w:val="20"/>
              </w:rPr>
              <w:t xml:space="preserve">Ao CDD de Jacareí - Centro de Distribuição Domiciliar dos Correios, objetivando o restabelecimento dos serviços de entrega de correspondências aos moradores do Jardim Leblon, hoje grandemente </w:t>
            </w:r>
            <w:proofErr w:type="gramStart"/>
            <w:r w:rsidRPr="00415576">
              <w:rPr>
                <w:rFonts w:ascii="Arial" w:hAnsi="Arial" w:cs="Arial"/>
                <w:sz w:val="20"/>
                <w:szCs w:val="20"/>
              </w:rPr>
              <w:t>prejudicados.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15576" w:rsidRPr="00415576" w:rsidRDefault="00691CF5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b/>
          <w:sz w:val="22"/>
          <w:szCs w:val="22"/>
        </w:rPr>
        <w:t>REQUEREMOS</w:t>
      </w:r>
      <w:r w:rsidRPr="0041557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Excelentíssimo</w:t>
        </w:r>
      </w:smartTag>
      <w:r w:rsidRPr="0041557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5576">
          <w:rPr>
            <w:rFonts w:ascii="Arial" w:hAnsi="Arial" w:cs="Arial"/>
            <w:sz w:val="22"/>
            <w:szCs w:val="22"/>
          </w:rPr>
          <w:t>Senhor</w:t>
        </w:r>
      </w:smartTag>
      <w:r w:rsidRPr="004155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Presidente</w:t>
        </w:r>
      </w:smartTag>
      <w:r w:rsidRPr="0041557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Casa</w:t>
        </w:r>
      </w:smartTag>
      <w:r w:rsidRPr="0041557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ouvido</w:t>
        </w:r>
      </w:smartTag>
      <w:r w:rsidRPr="00415576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aprovado</w:t>
        </w:r>
      </w:smartTag>
      <w:r w:rsidRPr="0041557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5576">
          <w:rPr>
            <w:rFonts w:ascii="Arial" w:hAnsi="Arial" w:cs="Arial"/>
            <w:sz w:val="22"/>
            <w:szCs w:val="22"/>
          </w:rPr>
          <w:t>pelo</w:t>
        </w:r>
      </w:smartTag>
      <w:r w:rsidRPr="004155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Egrégio</w:t>
        </w:r>
      </w:smartTag>
      <w:r w:rsidRPr="004155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Plenário</w:t>
        </w:r>
      </w:smartTag>
      <w:r w:rsidRPr="00415576">
        <w:rPr>
          <w:rFonts w:ascii="Arial" w:hAnsi="Arial" w:cs="Arial"/>
          <w:sz w:val="22"/>
          <w:szCs w:val="22"/>
        </w:rPr>
        <w:t xml:space="preserve">, </w:t>
      </w:r>
      <w:r w:rsidR="00415576" w:rsidRPr="00415576">
        <w:rPr>
          <w:rFonts w:ascii="Arial" w:hAnsi="Arial" w:cs="Arial"/>
          <w:sz w:val="22"/>
          <w:szCs w:val="22"/>
        </w:rPr>
        <w:t>cumpridas as formalidades regimentais, seja oficiado ao CDD de Jacareí - Centro de Distribuição Domiciliar dos Correios objetivando o restabelecimento dos serviços de entrega de correspondências aos moradores do Jardim Leblon, hoje grandemente prejudicados.</w:t>
      </w:r>
    </w:p>
    <w:p w:rsidR="00415576" w:rsidRPr="00415576" w:rsidRDefault="00415576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 xml:space="preserve">Primeiramente, convém consignar que o pedido advém das inúmeras reivindicações de moradores do bairro Jardim Leblon, uma vez que os mesmos não estão recebendo correspondências em suas residências, </w:t>
      </w:r>
      <w:r w:rsidR="003C5608">
        <w:rPr>
          <w:rFonts w:ascii="Arial" w:hAnsi="Arial" w:cs="Arial"/>
          <w:sz w:val="22"/>
          <w:szCs w:val="22"/>
        </w:rPr>
        <w:t>sofrendo</w:t>
      </w:r>
      <w:bookmarkStart w:id="0" w:name="_GoBack"/>
      <w:bookmarkEnd w:id="0"/>
      <w:r w:rsidRPr="00415576">
        <w:rPr>
          <w:rFonts w:ascii="Arial" w:hAnsi="Arial" w:cs="Arial"/>
          <w:sz w:val="22"/>
          <w:szCs w:val="22"/>
        </w:rPr>
        <w:t xml:space="preserve"> sérios transtornos e prejuízos incomensuráveis.</w:t>
      </w:r>
    </w:p>
    <w:p w:rsidR="00415576" w:rsidRPr="00415576" w:rsidRDefault="00415576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>Ainda como relatado pelos munícipes, costumeiramente o CDD de Jacareí alega que as correspondências não estão sendo entregues por exclusiva culpa da Prefeitura Municipal de Jacareí, em razão da ausência de cadastro.</w:t>
      </w:r>
    </w:p>
    <w:p w:rsidR="00415576" w:rsidRPr="00415576" w:rsidRDefault="00415576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>Entretanto, conforme informações verbais da secretaria competente, o bairro em questão é regular e está devidamente cadastrado perante a Administração Municipal, possuindo cadastro de endereçamento postal em todos os logradouros.</w:t>
      </w:r>
    </w:p>
    <w:p w:rsidR="00415576" w:rsidRPr="00415576" w:rsidRDefault="00415576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>Portanto, como anunciado, inexiste a mínima restrição para a falta de prestação dos serviços de correio no referido bairro.</w:t>
      </w:r>
    </w:p>
    <w:p w:rsidR="00E0249F" w:rsidRPr="00415576" w:rsidRDefault="00E0249F" w:rsidP="0041557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 xml:space="preserve">Assim sendo, mui respeitosamente recorremos à compreensão e aos préstimos </w:t>
      </w:r>
      <w:r w:rsidR="00415576" w:rsidRPr="00415576">
        <w:rPr>
          <w:rFonts w:ascii="Arial" w:hAnsi="Arial" w:cs="Arial"/>
          <w:sz w:val="22"/>
          <w:szCs w:val="22"/>
        </w:rPr>
        <w:t>do CDD de Jacareí - Centro de Distribuição Domiciliar dos Correios</w:t>
      </w:r>
      <w:r w:rsidRPr="00415576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056288" w:rsidRPr="00415576" w:rsidRDefault="00691CF5" w:rsidP="00415576">
      <w:pPr>
        <w:tabs>
          <w:tab w:val="left" w:pos="-600"/>
          <w:tab w:val="left" w:pos="4508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Sala</w:t>
        </w:r>
      </w:smartTag>
      <w:r w:rsidRPr="00415576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415576">
          <w:rPr>
            <w:rFonts w:ascii="Arial" w:hAnsi="Arial" w:cs="Arial"/>
            <w:sz w:val="22"/>
            <w:szCs w:val="22"/>
          </w:rPr>
          <w:t>Sessões</w:t>
        </w:r>
      </w:smartTag>
      <w:r w:rsidRPr="00415576">
        <w:rPr>
          <w:rFonts w:ascii="Arial" w:hAnsi="Arial" w:cs="Arial"/>
          <w:sz w:val="22"/>
          <w:szCs w:val="22"/>
        </w:rPr>
        <w:t xml:space="preserve">, </w:t>
      </w:r>
      <w:r w:rsidR="00415576" w:rsidRPr="00415576">
        <w:rPr>
          <w:rFonts w:ascii="Arial" w:hAnsi="Arial" w:cs="Arial"/>
          <w:sz w:val="22"/>
          <w:szCs w:val="22"/>
        </w:rPr>
        <w:t>22 de junho de 2016.</w:t>
      </w:r>
    </w:p>
    <w:p w:rsidR="00415576" w:rsidRPr="00415576" w:rsidRDefault="00415576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5576" w:rsidRPr="00415576" w:rsidRDefault="00415576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5576" w:rsidRPr="00415576" w:rsidRDefault="00415576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5576" w:rsidRPr="00415576" w:rsidRDefault="00415576" w:rsidP="00415576">
      <w:pPr>
        <w:jc w:val="center"/>
        <w:rPr>
          <w:rFonts w:ascii="Arial" w:hAnsi="Arial" w:cs="Arial"/>
          <w:b/>
          <w:sz w:val="22"/>
          <w:szCs w:val="22"/>
        </w:rPr>
      </w:pPr>
      <w:r w:rsidRPr="00415576">
        <w:rPr>
          <w:rFonts w:ascii="Arial" w:hAnsi="Arial" w:cs="Arial"/>
          <w:b/>
          <w:sz w:val="22"/>
          <w:szCs w:val="22"/>
        </w:rPr>
        <w:t>HERNANI BARRETO</w:t>
      </w:r>
    </w:p>
    <w:p w:rsidR="00415576" w:rsidRPr="00415576" w:rsidRDefault="00415576" w:rsidP="00415576">
      <w:pPr>
        <w:jc w:val="center"/>
        <w:rPr>
          <w:rFonts w:ascii="Arial" w:hAnsi="Arial" w:cs="Arial"/>
          <w:sz w:val="22"/>
          <w:szCs w:val="22"/>
        </w:rPr>
      </w:pPr>
      <w:r w:rsidRPr="00415576">
        <w:rPr>
          <w:rFonts w:ascii="Arial" w:hAnsi="Arial" w:cs="Arial"/>
          <w:sz w:val="22"/>
          <w:szCs w:val="22"/>
        </w:rPr>
        <w:t>Vereador - PT</w:t>
      </w:r>
    </w:p>
    <w:sectPr w:rsidR="00415576" w:rsidRPr="00415576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31" w:rsidRDefault="00227931">
      <w:r>
        <w:separator/>
      </w:r>
    </w:p>
  </w:endnote>
  <w:endnote w:type="continuationSeparator" w:id="0">
    <w:p w:rsidR="00227931" w:rsidRDefault="0022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31" w:rsidRDefault="00227931">
      <w:r>
        <w:separator/>
      </w:r>
    </w:p>
  </w:footnote>
  <w:footnote w:type="continuationSeparator" w:id="0">
    <w:p w:rsidR="00227931" w:rsidRDefault="00227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1557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2720ED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4304E98" wp14:editId="6C43DDE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2A3F794" wp14:editId="675D9F6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DB882C5" wp14:editId="7A7D75F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F20D5C9" wp14:editId="69B663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5234D44" wp14:editId="0657F3F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736D811" wp14:editId="0E0BEAC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27931"/>
    <w:rsid w:val="00253C82"/>
    <w:rsid w:val="002720E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3C5608"/>
    <w:rsid w:val="00412795"/>
    <w:rsid w:val="00415576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3FD2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8AD46-9631-449A-8928-CF3DDB15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2016-06-21T15:10:00Z</cp:lastPrinted>
  <dcterms:created xsi:type="dcterms:W3CDTF">2016-06-21T12:37:00Z</dcterms:created>
  <dcterms:modified xsi:type="dcterms:W3CDTF">2016-06-21T15:10:00Z</dcterms:modified>
</cp:coreProperties>
</file>